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8E" w:rsidRPr="00B6714E" w:rsidRDefault="00C7608E" w:rsidP="00DE76AE">
      <w:pPr>
        <w:jc w:val="right"/>
        <w:rPr>
          <w:b/>
          <w:sz w:val="22"/>
          <w:szCs w:val="22"/>
          <w:lang w:val="bg-BG"/>
        </w:rPr>
      </w:pPr>
    </w:p>
    <w:tbl>
      <w:tblPr>
        <w:tblW w:w="0" w:type="auto"/>
        <w:tblCellSpacing w:w="0" w:type="dxa"/>
        <w:tblLook w:val="00A0"/>
      </w:tblPr>
      <w:tblGrid>
        <w:gridCol w:w="9100"/>
      </w:tblGrid>
      <w:tr w:rsidR="00C7608E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jc w:val="center"/>
              <w:textAlignment w:val="center"/>
              <w:rPr>
                <w:b/>
                <w:sz w:val="24"/>
                <w:szCs w:val="22"/>
                <w:lang w:val="en-US" w:eastAsia="en-US"/>
              </w:rPr>
            </w:pPr>
            <w:r w:rsidRPr="004615CD">
              <w:rPr>
                <w:b/>
                <w:sz w:val="24"/>
                <w:szCs w:val="22"/>
                <w:lang w:val="en-US"/>
              </w:rPr>
              <w:t xml:space="preserve">ПРЕДСТАВЯНЕ НА УЧАСТНИК </w:t>
            </w:r>
          </w:p>
        </w:tc>
      </w:tr>
      <w:tr w:rsidR="00C7608E" w:rsidRPr="0006125C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06125C" w:rsidRDefault="00C7608E" w:rsidP="000D283B">
            <w:pPr>
              <w:jc w:val="center"/>
              <w:textAlignment w:val="center"/>
              <w:rPr>
                <w:b/>
                <w:sz w:val="22"/>
                <w:lang w:val="bg-BG"/>
              </w:rPr>
            </w:pPr>
            <w:r w:rsidRPr="0006125C">
              <w:rPr>
                <w:b/>
                <w:sz w:val="22"/>
                <w:lang w:val="en-US"/>
              </w:rPr>
              <w:t xml:space="preserve">в  процедура за възлагане на обществена поръчка с предмет </w:t>
            </w:r>
          </w:p>
          <w:p w:rsidR="00C7608E" w:rsidRPr="0006125C" w:rsidRDefault="00C7608E" w:rsidP="000D283B">
            <w:pPr>
              <w:jc w:val="center"/>
              <w:textAlignment w:val="center"/>
              <w:rPr>
                <w:b/>
                <w:sz w:val="22"/>
                <w:szCs w:val="22"/>
                <w:lang w:val="en-US" w:eastAsia="en-US"/>
              </w:rPr>
            </w:pPr>
            <w:r w:rsidRPr="0006125C">
              <w:rPr>
                <w:b/>
                <w:sz w:val="22"/>
                <w:lang w:val="en-US"/>
              </w:rPr>
              <w:t>„</w:t>
            </w:r>
            <w:r>
              <w:rPr>
                <w:b/>
                <w:sz w:val="22"/>
                <w:lang w:val="bg-BG"/>
              </w:rPr>
              <w:t>И</w:t>
            </w:r>
            <w:r w:rsidRPr="0006125C">
              <w:rPr>
                <w:b/>
                <w:sz w:val="22"/>
                <w:lang w:val="en-US"/>
              </w:rPr>
              <w:t>зработване на рекламни и печатни материали на СНЦ „Местна инициативна група – Елхово“ за 2015 г.“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b/>
                <w:sz w:val="24"/>
                <w:szCs w:val="22"/>
                <w:lang w:val="en-US" w:eastAsia="en-US"/>
              </w:rPr>
            </w:pPr>
            <w:r w:rsidRPr="004615CD">
              <w:rPr>
                <w:b/>
                <w:sz w:val="24"/>
                <w:szCs w:val="22"/>
                <w:lang w:val="en-US"/>
              </w:rPr>
              <w:t>Административни сведения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281921" w:rsidRDefault="00C7608E">
            <w:pPr>
              <w:textAlignment w:val="center"/>
              <w:rPr>
                <w:sz w:val="24"/>
                <w:szCs w:val="22"/>
                <w:lang w:val="bg-BG" w:eastAsia="en-US"/>
              </w:rPr>
            </w:pPr>
            <w:r w:rsidRPr="004615CD">
              <w:rPr>
                <w:sz w:val="24"/>
                <w:szCs w:val="22"/>
                <w:lang w:val="en-US"/>
              </w:rPr>
              <w:t> </w:t>
            </w:r>
          </w:p>
        </w:tc>
      </w:tr>
    </w:tbl>
    <w:p w:rsidR="00C7608E" w:rsidRPr="004615CD" w:rsidRDefault="00C7608E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ook w:val="00A0"/>
      </w:tblPr>
      <w:tblGrid>
        <w:gridCol w:w="4708"/>
        <w:gridCol w:w="4422"/>
      </w:tblGrid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Наименование на участника:</w:t>
            </w:r>
          </w:p>
        </w:tc>
        <w:tc>
          <w:tcPr>
            <w:tcW w:w="4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ЕИК/БУЛСТАТ/ЕГН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(</w:t>
            </w:r>
            <w:r w:rsidRPr="004946B1">
              <w:rPr>
                <w:lang w:val="en-US"/>
              </w:rPr>
              <w:t>или друга идентифицираща информация в съответствие със законодателството на държавата, в която участникът е установен)</w:t>
            </w:r>
            <w:r w:rsidRPr="004615C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Седалище: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пощенски код, населено място: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ул./бул. №, блок №, вход, етаж: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Адрес за кореспонденция: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пощенски код, населено място: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ул./бул. №, блок №, вход, етаж: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Телефон: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Факс: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E-mail адрес: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</w:tbl>
    <w:p w:rsidR="00C7608E" w:rsidRPr="004615CD" w:rsidRDefault="00C7608E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ook w:val="00A0"/>
      </w:tblPr>
      <w:tblGrid>
        <w:gridCol w:w="9130"/>
      </w:tblGrid>
      <w:tr w:rsidR="00C7608E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(</w:t>
            </w:r>
            <w:r w:rsidRPr="004946B1">
              <w:rPr>
                <w:lang w:val="en-US"/>
              </w:rPr>
              <w:t>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C7608E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Лица, представляващи участника по учредителен акт:</w:t>
            </w:r>
          </w:p>
        </w:tc>
      </w:tr>
      <w:tr w:rsidR="00C7608E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946B1" w:rsidRDefault="00C7608E">
            <w:pPr>
              <w:textAlignment w:val="center"/>
              <w:rPr>
                <w:lang w:val="en-US" w:eastAsia="en-US"/>
              </w:rPr>
            </w:pPr>
            <w:r w:rsidRPr="004946B1">
              <w:rPr>
                <w:lang w:val="en-US"/>
              </w:rPr>
              <w:t>(ако лицата са повече от едно, се добавя необходимият брой полета)</w:t>
            </w:r>
          </w:p>
        </w:tc>
      </w:tr>
    </w:tbl>
    <w:p w:rsidR="00C7608E" w:rsidRPr="004615CD" w:rsidRDefault="00C7608E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ayout w:type="fixed"/>
        <w:tblLook w:val="00A0"/>
      </w:tblPr>
      <w:tblGrid>
        <w:gridCol w:w="4708"/>
        <w:gridCol w:w="4422"/>
      </w:tblGrid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Участникът се представлява заедно или поотделно (невярното се зачертава) от следните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1. ................................................................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лица: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2. ............................................................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Данни за банковата сметка: 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Обслужваща банка: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 w:rsidP="004615CD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........................................................................................................................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...........</w:t>
            </w:r>
            <w:r w:rsidRPr="004615CD">
              <w:rPr>
                <w:sz w:val="22"/>
                <w:szCs w:val="22"/>
                <w:lang w:val="en-US"/>
              </w:rPr>
              <w:t>...........................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 w:rsidP="004615CD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IBAN</w:t>
            </w:r>
            <w:r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/>
              </w:rPr>
              <w:t>............</w:t>
            </w:r>
            <w:r w:rsidRPr="004615CD">
              <w:rPr>
                <w:sz w:val="22"/>
                <w:szCs w:val="22"/>
                <w:lang w:val="en-US"/>
              </w:rPr>
              <w:t>...................................................................................................................................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...............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BIC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</w:t>
            </w:r>
          </w:p>
        </w:tc>
      </w:tr>
      <w:tr w:rsidR="00C7608E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Pr="004615CD" w:rsidRDefault="00C7608E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Титуляр на сметката: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608E" w:rsidRDefault="00C7608E">
            <w:pPr>
              <w:textAlignment w:val="center"/>
              <w:rPr>
                <w:sz w:val="22"/>
                <w:szCs w:val="22"/>
                <w:lang w:val="bg-BG"/>
              </w:rPr>
            </w:pPr>
            <w:r w:rsidRPr="004615CD">
              <w:rPr>
                <w:sz w:val="22"/>
                <w:szCs w:val="22"/>
                <w:lang w:val="en-US"/>
              </w:rPr>
              <w:t> 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</w:t>
            </w:r>
            <w:r w:rsidRPr="004615CD">
              <w:rPr>
                <w:sz w:val="22"/>
                <w:szCs w:val="22"/>
                <w:lang w:val="en-US"/>
              </w:rPr>
              <w:t>..........</w:t>
            </w:r>
          </w:p>
          <w:p w:rsidR="00C7608E" w:rsidRPr="004615CD" w:rsidRDefault="00C7608E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</w:t>
            </w:r>
            <w:r w:rsidRPr="004615CD">
              <w:rPr>
                <w:sz w:val="22"/>
                <w:szCs w:val="22"/>
                <w:lang w:val="en-US"/>
              </w:rPr>
              <w:t>.............</w:t>
            </w:r>
          </w:p>
        </w:tc>
      </w:tr>
    </w:tbl>
    <w:p w:rsidR="00C7608E" w:rsidRPr="004615CD" w:rsidRDefault="00C7608E" w:rsidP="000A7259">
      <w:pPr>
        <w:pStyle w:val="BodyText2"/>
        <w:spacing w:after="0" w:line="240" w:lineRule="auto"/>
        <w:ind w:firstLine="720"/>
        <w:jc w:val="both"/>
        <w:rPr>
          <w:sz w:val="22"/>
          <w:szCs w:val="22"/>
        </w:rPr>
      </w:pPr>
      <w:r w:rsidRPr="004615CD">
        <w:rPr>
          <w:sz w:val="22"/>
          <w:szCs w:val="22"/>
        </w:rPr>
        <w:t xml:space="preserve">Подпис на лицето, с представителна власт по закон или упълномощеното лице и печат на участника:  </w:t>
      </w:r>
    </w:p>
    <w:p w:rsidR="00C7608E" w:rsidRPr="004615CD" w:rsidRDefault="00C7608E" w:rsidP="000A7259">
      <w:pPr>
        <w:pStyle w:val="BodyText2"/>
        <w:spacing w:after="0" w:line="240" w:lineRule="auto"/>
        <w:ind w:firstLine="708"/>
        <w:rPr>
          <w:sz w:val="22"/>
          <w:szCs w:val="22"/>
        </w:rPr>
      </w:pPr>
      <w:r w:rsidRPr="004615CD">
        <w:rPr>
          <w:sz w:val="22"/>
          <w:szCs w:val="22"/>
        </w:rPr>
        <w:t>………………..……</w:t>
      </w:r>
      <w:r w:rsidRPr="004615CD">
        <w:rPr>
          <w:sz w:val="22"/>
          <w:szCs w:val="22"/>
          <w:lang w:val="bg-BG"/>
        </w:rPr>
        <w:t xml:space="preserve"> </w:t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</w:rPr>
        <w:t>Дата: ………………………г.</w:t>
      </w:r>
    </w:p>
    <w:p w:rsidR="00C7608E" w:rsidRPr="004615CD" w:rsidRDefault="00C7608E" w:rsidP="00AD159F">
      <w:pPr>
        <w:pStyle w:val="BodyText2"/>
        <w:spacing w:after="0" w:line="240" w:lineRule="auto"/>
        <w:rPr>
          <w:sz w:val="22"/>
          <w:szCs w:val="22"/>
          <w:lang w:val="bg-BG"/>
        </w:rPr>
      </w:pPr>
      <w:r w:rsidRPr="004615CD">
        <w:t xml:space="preserve">                    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4615CD">
        <w:rPr>
          <w:i/>
        </w:rPr>
        <w:t>(дата на подписване)</w:t>
      </w:r>
    </w:p>
    <w:sectPr w:rsidR="00C7608E" w:rsidRPr="004615CD" w:rsidSect="004615CD">
      <w:headerReference w:type="default" r:id="rId7"/>
      <w:footerReference w:type="even" r:id="rId8"/>
      <w:footerReference w:type="default" r:id="rId9"/>
      <w:pgSz w:w="11906" w:h="16838"/>
      <w:pgMar w:top="899" w:right="1418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08E" w:rsidRDefault="00C7608E">
      <w:r>
        <w:separator/>
      </w:r>
    </w:p>
  </w:endnote>
  <w:endnote w:type="continuationSeparator" w:id="0">
    <w:p w:rsidR="00C7608E" w:rsidRDefault="00C7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8E" w:rsidRDefault="00C7608E" w:rsidP="002B61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608E" w:rsidRDefault="00C7608E" w:rsidP="002B616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8E" w:rsidRDefault="00C7608E" w:rsidP="002B61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7608E" w:rsidRDefault="00C7608E" w:rsidP="002B616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08E" w:rsidRDefault="00C7608E">
      <w:r>
        <w:separator/>
      </w:r>
    </w:p>
  </w:footnote>
  <w:footnote w:type="continuationSeparator" w:id="0">
    <w:p w:rsidR="00C7608E" w:rsidRDefault="00C76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8E" w:rsidRDefault="00C7608E" w:rsidP="00D143B1">
    <w:pPr>
      <w:pStyle w:val="Header"/>
      <w:jc w:val="right"/>
    </w:pPr>
    <w:r>
      <w:rPr>
        <w:lang w:val="bg-BG"/>
      </w:rPr>
      <w:t>Образец</w:t>
    </w:r>
    <w:r w:rsidRPr="00D143B1">
      <w:t xml:space="preserve"> № </w:t>
    </w:r>
    <w:r>
      <w:rPr>
        <w:lang w:val="en-US"/>
      </w:rPr>
      <w:t>2</w:t>
    </w:r>
    <w:r w:rsidRPr="00D143B1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A42"/>
    <w:multiLevelType w:val="hybridMultilevel"/>
    <w:tmpl w:val="D18C82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A76C9"/>
    <w:multiLevelType w:val="hybridMultilevel"/>
    <w:tmpl w:val="944A6866"/>
    <w:lvl w:ilvl="0" w:tplc="040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25078A"/>
    <w:multiLevelType w:val="hybridMultilevel"/>
    <w:tmpl w:val="CB68F0F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5366C50"/>
    <w:multiLevelType w:val="hybridMultilevel"/>
    <w:tmpl w:val="2738E816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70372F5"/>
    <w:multiLevelType w:val="hybridMultilevel"/>
    <w:tmpl w:val="AEDA591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973717"/>
    <w:multiLevelType w:val="hybridMultilevel"/>
    <w:tmpl w:val="401273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E0158C"/>
    <w:multiLevelType w:val="hybridMultilevel"/>
    <w:tmpl w:val="B66CBDC0"/>
    <w:lvl w:ilvl="0" w:tplc="0402000B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8">
    <w:nsid w:val="36546B24"/>
    <w:multiLevelType w:val="hybridMultilevel"/>
    <w:tmpl w:val="CAEC7A34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D0075C"/>
    <w:multiLevelType w:val="hybridMultilevel"/>
    <w:tmpl w:val="EBDACA7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6762701A"/>
    <w:multiLevelType w:val="hybridMultilevel"/>
    <w:tmpl w:val="C8FE7132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7DC301E0"/>
    <w:multiLevelType w:val="hybridMultilevel"/>
    <w:tmpl w:val="BCAA4CE0"/>
    <w:lvl w:ilvl="0" w:tplc="C5ACF3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772"/>
        </w:tabs>
        <w:ind w:left="1772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8"/>
  </w:num>
  <w:num w:numId="10">
    <w:abstractNumId w:val="11"/>
  </w:num>
  <w:num w:numId="11">
    <w:abstractNumId w:val="1"/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3692"/>
    <w:rsid w:val="00006D09"/>
    <w:rsid w:val="000139C5"/>
    <w:rsid w:val="000160E9"/>
    <w:rsid w:val="00030534"/>
    <w:rsid w:val="00031134"/>
    <w:rsid w:val="000513FD"/>
    <w:rsid w:val="00053DC0"/>
    <w:rsid w:val="000565DB"/>
    <w:rsid w:val="0005751D"/>
    <w:rsid w:val="0006125C"/>
    <w:rsid w:val="000661EE"/>
    <w:rsid w:val="00067851"/>
    <w:rsid w:val="000855EB"/>
    <w:rsid w:val="00090B88"/>
    <w:rsid w:val="00091B50"/>
    <w:rsid w:val="00092254"/>
    <w:rsid w:val="000A1882"/>
    <w:rsid w:val="000A7259"/>
    <w:rsid w:val="000B0A80"/>
    <w:rsid w:val="000B43D0"/>
    <w:rsid w:val="000B4DAA"/>
    <w:rsid w:val="000C3EDF"/>
    <w:rsid w:val="000D283B"/>
    <w:rsid w:val="000F1A2B"/>
    <w:rsid w:val="000F6A65"/>
    <w:rsid w:val="000F6ACA"/>
    <w:rsid w:val="00110BD9"/>
    <w:rsid w:val="00113302"/>
    <w:rsid w:val="00116D36"/>
    <w:rsid w:val="00120D2C"/>
    <w:rsid w:val="001247AE"/>
    <w:rsid w:val="0014629F"/>
    <w:rsid w:val="00147D91"/>
    <w:rsid w:val="001575F2"/>
    <w:rsid w:val="001629D5"/>
    <w:rsid w:val="00171477"/>
    <w:rsid w:val="00181FEB"/>
    <w:rsid w:val="00190035"/>
    <w:rsid w:val="001903B9"/>
    <w:rsid w:val="001958BF"/>
    <w:rsid w:val="001A4C2B"/>
    <w:rsid w:val="001B35B4"/>
    <w:rsid w:val="001B4CD3"/>
    <w:rsid w:val="001C3352"/>
    <w:rsid w:val="001C35FE"/>
    <w:rsid w:val="001C535B"/>
    <w:rsid w:val="001C5607"/>
    <w:rsid w:val="001C700F"/>
    <w:rsid w:val="001D6318"/>
    <w:rsid w:val="001E5FEB"/>
    <w:rsid w:val="001E682E"/>
    <w:rsid w:val="001F2E1D"/>
    <w:rsid w:val="00203E44"/>
    <w:rsid w:val="00206C79"/>
    <w:rsid w:val="002103D5"/>
    <w:rsid w:val="00210C9E"/>
    <w:rsid w:val="0021130D"/>
    <w:rsid w:val="0021540E"/>
    <w:rsid w:val="00220E54"/>
    <w:rsid w:val="00241758"/>
    <w:rsid w:val="00254A20"/>
    <w:rsid w:val="002561BC"/>
    <w:rsid w:val="002654DA"/>
    <w:rsid w:val="00276DC1"/>
    <w:rsid w:val="00281921"/>
    <w:rsid w:val="002B616E"/>
    <w:rsid w:val="002C4731"/>
    <w:rsid w:val="002C55D0"/>
    <w:rsid w:val="002D3A8F"/>
    <w:rsid w:val="002E2F34"/>
    <w:rsid w:val="002E5373"/>
    <w:rsid w:val="002F10DB"/>
    <w:rsid w:val="003121F8"/>
    <w:rsid w:val="00313676"/>
    <w:rsid w:val="003234B6"/>
    <w:rsid w:val="0033413E"/>
    <w:rsid w:val="00335CEF"/>
    <w:rsid w:val="00341586"/>
    <w:rsid w:val="00343392"/>
    <w:rsid w:val="00347427"/>
    <w:rsid w:val="00367C48"/>
    <w:rsid w:val="00386A4C"/>
    <w:rsid w:val="00391F7A"/>
    <w:rsid w:val="003976DD"/>
    <w:rsid w:val="003A5EB0"/>
    <w:rsid w:val="003A7C08"/>
    <w:rsid w:val="003C2E7B"/>
    <w:rsid w:val="003E535E"/>
    <w:rsid w:val="003E7D93"/>
    <w:rsid w:val="003F22C0"/>
    <w:rsid w:val="00412617"/>
    <w:rsid w:val="004157F1"/>
    <w:rsid w:val="00420621"/>
    <w:rsid w:val="004247F7"/>
    <w:rsid w:val="0043374A"/>
    <w:rsid w:val="00444218"/>
    <w:rsid w:val="004615CD"/>
    <w:rsid w:val="004625AD"/>
    <w:rsid w:val="00462C3C"/>
    <w:rsid w:val="0047469D"/>
    <w:rsid w:val="00474ECC"/>
    <w:rsid w:val="004774FE"/>
    <w:rsid w:val="004838C2"/>
    <w:rsid w:val="00485353"/>
    <w:rsid w:val="004946B1"/>
    <w:rsid w:val="004A7B9F"/>
    <w:rsid w:val="004C0BC4"/>
    <w:rsid w:val="004E3906"/>
    <w:rsid w:val="004F0AD5"/>
    <w:rsid w:val="004F1A63"/>
    <w:rsid w:val="004F2B9B"/>
    <w:rsid w:val="00501C95"/>
    <w:rsid w:val="00512F99"/>
    <w:rsid w:val="00523E3D"/>
    <w:rsid w:val="005248B3"/>
    <w:rsid w:val="005344BB"/>
    <w:rsid w:val="00580418"/>
    <w:rsid w:val="00594F05"/>
    <w:rsid w:val="005A4B60"/>
    <w:rsid w:val="005C3017"/>
    <w:rsid w:val="005C4E35"/>
    <w:rsid w:val="005D6E3C"/>
    <w:rsid w:val="005F7F10"/>
    <w:rsid w:val="006147EB"/>
    <w:rsid w:val="00623781"/>
    <w:rsid w:val="00641391"/>
    <w:rsid w:val="006424D8"/>
    <w:rsid w:val="0066373D"/>
    <w:rsid w:val="006660DE"/>
    <w:rsid w:val="00666F0F"/>
    <w:rsid w:val="00680B55"/>
    <w:rsid w:val="00685991"/>
    <w:rsid w:val="00691325"/>
    <w:rsid w:val="006A2414"/>
    <w:rsid w:val="006A6024"/>
    <w:rsid w:val="006B13D6"/>
    <w:rsid w:val="006C1701"/>
    <w:rsid w:val="006D4C96"/>
    <w:rsid w:val="006D6460"/>
    <w:rsid w:val="006D7F90"/>
    <w:rsid w:val="006E1640"/>
    <w:rsid w:val="006E6B90"/>
    <w:rsid w:val="00705828"/>
    <w:rsid w:val="007135F5"/>
    <w:rsid w:val="00717BA6"/>
    <w:rsid w:val="00723175"/>
    <w:rsid w:val="00742FDC"/>
    <w:rsid w:val="00744A02"/>
    <w:rsid w:val="007468C8"/>
    <w:rsid w:val="00752AC8"/>
    <w:rsid w:val="007532F2"/>
    <w:rsid w:val="00753691"/>
    <w:rsid w:val="007702F2"/>
    <w:rsid w:val="00771A0D"/>
    <w:rsid w:val="00776535"/>
    <w:rsid w:val="00785E0F"/>
    <w:rsid w:val="00791F23"/>
    <w:rsid w:val="0079626B"/>
    <w:rsid w:val="007B2D83"/>
    <w:rsid w:val="007B43AC"/>
    <w:rsid w:val="007C04EF"/>
    <w:rsid w:val="007D04A9"/>
    <w:rsid w:val="007D286C"/>
    <w:rsid w:val="007D2F6C"/>
    <w:rsid w:val="007F376A"/>
    <w:rsid w:val="00813205"/>
    <w:rsid w:val="008173E0"/>
    <w:rsid w:val="00817F70"/>
    <w:rsid w:val="008243D5"/>
    <w:rsid w:val="008327DE"/>
    <w:rsid w:val="00837765"/>
    <w:rsid w:val="00840485"/>
    <w:rsid w:val="00847FDE"/>
    <w:rsid w:val="00876443"/>
    <w:rsid w:val="008777B2"/>
    <w:rsid w:val="00880B5E"/>
    <w:rsid w:val="0088459D"/>
    <w:rsid w:val="00895791"/>
    <w:rsid w:val="008A1482"/>
    <w:rsid w:val="008F49FF"/>
    <w:rsid w:val="009019FC"/>
    <w:rsid w:val="00901B86"/>
    <w:rsid w:val="0091358A"/>
    <w:rsid w:val="009408F0"/>
    <w:rsid w:val="00955F8B"/>
    <w:rsid w:val="00956523"/>
    <w:rsid w:val="00960FCE"/>
    <w:rsid w:val="00962B5D"/>
    <w:rsid w:val="0096638F"/>
    <w:rsid w:val="009705A6"/>
    <w:rsid w:val="00982F6E"/>
    <w:rsid w:val="00983CF0"/>
    <w:rsid w:val="00985492"/>
    <w:rsid w:val="00986E6C"/>
    <w:rsid w:val="00994E8F"/>
    <w:rsid w:val="009A7C4E"/>
    <w:rsid w:val="009D2294"/>
    <w:rsid w:val="009D3568"/>
    <w:rsid w:val="009F5070"/>
    <w:rsid w:val="00A05279"/>
    <w:rsid w:val="00A05494"/>
    <w:rsid w:val="00A12E14"/>
    <w:rsid w:val="00A17C65"/>
    <w:rsid w:val="00A31539"/>
    <w:rsid w:val="00A31619"/>
    <w:rsid w:val="00A43DE0"/>
    <w:rsid w:val="00A62027"/>
    <w:rsid w:val="00A71861"/>
    <w:rsid w:val="00A72561"/>
    <w:rsid w:val="00A7291A"/>
    <w:rsid w:val="00A85E4E"/>
    <w:rsid w:val="00A86A62"/>
    <w:rsid w:val="00A87FE0"/>
    <w:rsid w:val="00A92EB6"/>
    <w:rsid w:val="00A97E80"/>
    <w:rsid w:val="00AA2643"/>
    <w:rsid w:val="00AD0C7D"/>
    <w:rsid w:val="00AD159F"/>
    <w:rsid w:val="00AD7A9E"/>
    <w:rsid w:val="00AE4950"/>
    <w:rsid w:val="00AF4D8E"/>
    <w:rsid w:val="00B04043"/>
    <w:rsid w:val="00B2614C"/>
    <w:rsid w:val="00B274D0"/>
    <w:rsid w:val="00B36846"/>
    <w:rsid w:val="00B47200"/>
    <w:rsid w:val="00B51385"/>
    <w:rsid w:val="00B639BD"/>
    <w:rsid w:val="00B6714E"/>
    <w:rsid w:val="00B84990"/>
    <w:rsid w:val="00B95FD6"/>
    <w:rsid w:val="00BA3B2F"/>
    <w:rsid w:val="00BB0A67"/>
    <w:rsid w:val="00BB1722"/>
    <w:rsid w:val="00BB2ABE"/>
    <w:rsid w:val="00BB4907"/>
    <w:rsid w:val="00BB6200"/>
    <w:rsid w:val="00BC066E"/>
    <w:rsid w:val="00BD58DC"/>
    <w:rsid w:val="00BF06FD"/>
    <w:rsid w:val="00C06053"/>
    <w:rsid w:val="00C07F8B"/>
    <w:rsid w:val="00C17B60"/>
    <w:rsid w:val="00C21D47"/>
    <w:rsid w:val="00C23C64"/>
    <w:rsid w:val="00C23D1B"/>
    <w:rsid w:val="00C24383"/>
    <w:rsid w:val="00C2553E"/>
    <w:rsid w:val="00C55796"/>
    <w:rsid w:val="00C72E6F"/>
    <w:rsid w:val="00C7608E"/>
    <w:rsid w:val="00C81854"/>
    <w:rsid w:val="00C91D33"/>
    <w:rsid w:val="00CA1898"/>
    <w:rsid w:val="00CA305C"/>
    <w:rsid w:val="00CA4BD7"/>
    <w:rsid w:val="00CB17B0"/>
    <w:rsid w:val="00CB3EB4"/>
    <w:rsid w:val="00CB42A5"/>
    <w:rsid w:val="00CC534B"/>
    <w:rsid w:val="00CE27EE"/>
    <w:rsid w:val="00CE4A12"/>
    <w:rsid w:val="00CF1099"/>
    <w:rsid w:val="00D143B1"/>
    <w:rsid w:val="00D154E8"/>
    <w:rsid w:val="00D22BBD"/>
    <w:rsid w:val="00D23F66"/>
    <w:rsid w:val="00D26564"/>
    <w:rsid w:val="00D3212B"/>
    <w:rsid w:val="00D42588"/>
    <w:rsid w:val="00D60692"/>
    <w:rsid w:val="00D6177F"/>
    <w:rsid w:val="00D94DA7"/>
    <w:rsid w:val="00DA5F81"/>
    <w:rsid w:val="00DB3C38"/>
    <w:rsid w:val="00DB3F21"/>
    <w:rsid w:val="00DC49C4"/>
    <w:rsid w:val="00DC4AE9"/>
    <w:rsid w:val="00DC5436"/>
    <w:rsid w:val="00DD2CB7"/>
    <w:rsid w:val="00DD3743"/>
    <w:rsid w:val="00DE5785"/>
    <w:rsid w:val="00DE69B3"/>
    <w:rsid w:val="00DE76AE"/>
    <w:rsid w:val="00E027F8"/>
    <w:rsid w:val="00E14472"/>
    <w:rsid w:val="00E15EEC"/>
    <w:rsid w:val="00E20971"/>
    <w:rsid w:val="00E225A6"/>
    <w:rsid w:val="00E23B8B"/>
    <w:rsid w:val="00E23B96"/>
    <w:rsid w:val="00E24B55"/>
    <w:rsid w:val="00E25779"/>
    <w:rsid w:val="00E2662C"/>
    <w:rsid w:val="00E37E58"/>
    <w:rsid w:val="00E7179D"/>
    <w:rsid w:val="00E7274F"/>
    <w:rsid w:val="00E9551C"/>
    <w:rsid w:val="00EB6BE3"/>
    <w:rsid w:val="00EC0480"/>
    <w:rsid w:val="00ED360C"/>
    <w:rsid w:val="00EE0D16"/>
    <w:rsid w:val="00EE22B3"/>
    <w:rsid w:val="00EE2A22"/>
    <w:rsid w:val="00EF4D2D"/>
    <w:rsid w:val="00F000E2"/>
    <w:rsid w:val="00F130ED"/>
    <w:rsid w:val="00F22220"/>
    <w:rsid w:val="00F50197"/>
    <w:rsid w:val="00F51454"/>
    <w:rsid w:val="00F5192B"/>
    <w:rsid w:val="00F56B68"/>
    <w:rsid w:val="00F630C6"/>
    <w:rsid w:val="00F63284"/>
    <w:rsid w:val="00F673CB"/>
    <w:rsid w:val="00F74851"/>
    <w:rsid w:val="00F74B74"/>
    <w:rsid w:val="00F876A0"/>
    <w:rsid w:val="00F90F11"/>
    <w:rsid w:val="00F913A8"/>
    <w:rsid w:val="00F9792A"/>
    <w:rsid w:val="00F979B6"/>
    <w:rsid w:val="00FB003E"/>
    <w:rsid w:val="00FB4BF5"/>
    <w:rsid w:val="00FB60E9"/>
    <w:rsid w:val="00FB66B7"/>
    <w:rsid w:val="00FC0C22"/>
    <w:rsid w:val="00FC12EE"/>
    <w:rsid w:val="00FC2E95"/>
    <w:rsid w:val="00FD36EA"/>
    <w:rsid w:val="00FF63D3"/>
    <w:rsid w:val="00FF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82E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76AE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913A8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BodyText">
    <w:name w:val="Body Text"/>
    <w:basedOn w:val="Normal"/>
    <w:link w:val="BodyTextChar"/>
    <w:uiPriority w:val="99"/>
    <w:rsid w:val="00DE76AE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13A8"/>
    <w:rPr>
      <w:rFonts w:cs="Times New Roman"/>
      <w:sz w:val="20"/>
      <w:szCs w:val="20"/>
      <w:lang w:val="en-AU"/>
    </w:rPr>
  </w:style>
  <w:style w:type="paragraph" w:customStyle="1" w:styleId="oddl-nadpis">
    <w:name w:val="oddíl-nadpis"/>
    <w:basedOn w:val="Normal"/>
    <w:uiPriority w:val="99"/>
    <w:rsid w:val="00DE76A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 w:val="24"/>
      <w:lang w:val="cs-CZ" w:eastAsia="en-US"/>
    </w:rPr>
  </w:style>
  <w:style w:type="paragraph" w:styleId="Footer">
    <w:name w:val="footer"/>
    <w:basedOn w:val="Normal"/>
    <w:link w:val="FooterChar"/>
    <w:uiPriority w:val="99"/>
    <w:rsid w:val="002B616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13A8"/>
    <w:rPr>
      <w:rFonts w:cs="Times New Roman"/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rsid w:val="002B616E"/>
    <w:rPr>
      <w:rFonts w:cs="Times New Roman"/>
    </w:rPr>
  </w:style>
  <w:style w:type="paragraph" w:customStyle="1" w:styleId="Style">
    <w:name w:val="Style"/>
    <w:basedOn w:val="Normal"/>
    <w:uiPriority w:val="99"/>
    <w:rsid w:val="008777B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8777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FB003E"/>
    <w:rPr>
      <w:rFonts w:cs="Times New Roman"/>
      <w:i/>
    </w:rPr>
  </w:style>
  <w:style w:type="paragraph" w:customStyle="1" w:styleId="a">
    <w:name w:val="Знак Знак"/>
    <w:basedOn w:val="Normal"/>
    <w:uiPriority w:val="99"/>
    <w:rsid w:val="004F1A6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D143B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143B1"/>
    <w:rPr>
      <w:rFonts w:cs="Times New Roman"/>
      <w:lang w:val="en-AU"/>
    </w:rPr>
  </w:style>
  <w:style w:type="paragraph" w:styleId="BodyText2">
    <w:name w:val="Body Text 2"/>
    <w:basedOn w:val="Normal"/>
    <w:link w:val="BodyText2Char"/>
    <w:uiPriority w:val="99"/>
    <w:rsid w:val="000A72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A7259"/>
    <w:rPr>
      <w:rFonts w:cs="Times New Roman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4946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854"/>
    <w:rPr>
      <w:rFonts w:cs="Times New Roman"/>
      <w:sz w:val="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9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312</Words>
  <Characters>1784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3</cp:revision>
  <cp:lastPrinted>2015-08-26T09:44:00Z</cp:lastPrinted>
  <dcterms:created xsi:type="dcterms:W3CDTF">2015-08-26T05:39:00Z</dcterms:created>
  <dcterms:modified xsi:type="dcterms:W3CDTF">2015-08-26T09:44:00Z</dcterms:modified>
</cp:coreProperties>
</file>